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5D4D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Rose BAXTER</w:t>
      </w:r>
      <w:r>
        <w:rPr>
          <w:rStyle w:val="s1"/>
        </w:rPr>
        <w:t xml:space="preserve">        (fl.1505)</w:t>
      </w:r>
    </w:p>
    <w:p w14:paraId="68E31E0C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Tunstall, Suffolk. Widow.</w:t>
      </w:r>
    </w:p>
    <w:p w14:paraId="6C04B2B6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</w:p>
    <w:p w14:paraId="0B48CFBB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</w:p>
    <w:p w14:paraId="0355E3B9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She made her Will.</w:t>
      </w:r>
    </w:p>
    <w:p w14:paraId="110DD8D2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71)</w:t>
      </w:r>
    </w:p>
    <w:p w14:paraId="5B43B4FF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</w:p>
    <w:p w14:paraId="4F838A21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</w:p>
    <w:p w14:paraId="0456F89F" w14:textId="77777777" w:rsidR="00F51E57" w:rsidRDefault="00F51E57" w:rsidP="00F51E5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26 December 2019</w:t>
      </w:r>
    </w:p>
    <w:p w14:paraId="178C9D11" w14:textId="77777777" w:rsidR="006B2F86" w:rsidRPr="00E71FC3" w:rsidRDefault="00F51E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EEF9B" w14:textId="77777777" w:rsidR="00F51E57" w:rsidRDefault="00F51E57" w:rsidP="00E71FC3">
      <w:pPr>
        <w:spacing w:after="0" w:line="240" w:lineRule="auto"/>
      </w:pPr>
      <w:r>
        <w:separator/>
      </w:r>
    </w:p>
  </w:endnote>
  <w:endnote w:type="continuationSeparator" w:id="0">
    <w:p w14:paraId="5CB140E7" w14:textId="77777777" w:rsidR="00F51E57" w:rsidRDefault="00F51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9B7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3323E" w14:textId="77777777" w:rsidR="00F51E57" w:rsidRDefault="00F51E57" w:rsidP="00E71FC3">
      <w:pPr>
        <w:spacing w:after="0" w:line="240" w:lineRule="auto"/>
      </w:pPr>
      <w:r>
        <w:separator/>
      </w:r>
    </w:p>
  </w:footnote>
  <w:footnote w:type="continuationSeparator" w:id="0">
    <w:p w14:paraId="6C407F16" w14:textId="77777777" w:rsidR="00F51E57" w:rsidRDefault="00F51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E5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B71C2"/>
  <w15:chartTrackingRefBased/>
  <w15:docId w15:val="{C3D5715E-75A4-464E-B9A7-38ABD12F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F51E5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51E5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2020-01-14T21:03:00Z</dcterms:created>
  <dcterms:modified xsi:type="dcterms:W3CDTF">2020-01-14T21:04:00Z</dcterms:modified>
</cp:coreProperties>
</file>